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455" w:rsidRPr="00BF791A" w:rsidRDefault="00E6345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1516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63455" w:rsidRPr="00BF791A" w:rsidTr="002B152C">
        <w:tc>
          <w:tcPr>
            <w:tcW w:w="1030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63455" w:rsidRPr="00BF791A" w:rsidRDefault="00E6345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Secretaria de Educação do Município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63455" w:rsidRDefault="00E6345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Secretaria de Educação do Município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E63455" w:rsidRDefault="00E6345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O esforço, empenho e dedicação ofertados pela Secretaria foram fundamentais para a realização e sucesso deste grande evento.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Pr="00A579B5">
        <w:rPr>
          <w:rFonts w:ascii="Arial" w:hAnsi="Arial" w:cs="Arial"/>
          <w:noProof/>
        </w:rPr>
        <w:t>manifestando nossos sinceros agradecimentos,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63455" w:rsidRPr="00BF791A" w:rsidRDefault="00E6345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Default="00E6345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3455" w:rsidRPr="00E1261F" w:rsidRDefault="00E6345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63455" w:rsidRDefault="00E63455" w:rsidP="00E1767C">
      <w:pPr>
        <w:jc w:val="center"/>
        <w:rPr>
          <w:rFonts w:ascii="Arial" w:hAnsi="Arial"/>
        </w:rPr>
        <w:sectPr w:rsidR="00E63455" w:rsidSect="00E6345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E63455" w:rsidRPr="00E1261F" w:rsidRDefault="00E63455" w:rsidP="00E1261F">
      <w:pPr>
        <w:jc w:val="center"/>
        <w:rPr>
          <w:rFonts w:ascii="Arial" w:hAnsi="Arial"/>
        </w:rPr>
      </w:pPr>
    </w:p>
    <w:sectPr w:rsidR="00E63455" w:rsidRPr="00E1261F" w:rsidSect="00E6345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DA9" w:rsidRDefault="00430DA9">
      <w:r>
        <w:separator/>
      </w:r>
    </w:p>
  </w:endnote>
  <w:endnote w:type="continuationSeparator" w:id="0">
    <w:p w:rsidR="00430DA9" w:rsidRDefault="0043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DA9" w:rsidRDefault="00430DA9">
      <w:r>
        <w:separator/>
      </w:r>
    </w:p>
  </w:footnote>
  <w:footnote w:type="continuationSeparator" w:id="0">
    <w:p w:rsidR="00430DA9" w:rsidRDefault="00430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55" w:rsidRDefault="00E6345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80768" behindDoc="0" locked="0" layoutInCell="0" allowOverlap="1" wp14:anchorId="2453FEB5" wp14:editId="455F2FC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EB04D6" w:rsidRDefault="00E6345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436.1pt;margin-top:27.5pt;width:41.95pt;height:9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6T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P7tHp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E63455" w:rsidRPr="00EB04D6" w:rsidRDefault="00E6345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79744" behindDoc="0" locked="0" layoutInCell="0" allowOverlap="1" wp14:anchorId="6FB8F72D" wp14:editId="25EF6C4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3455" w:rsidRPr="00F73DA3" w:rsidRDefault="00E6345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3455" w:rsidRPr="00F73DA3" w:rsidRDefault="00E6345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80.8pt;margin-top:7.65pt;width:394pt;height:43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9ytsQ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DcD3K2xAgAAsQ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3455" w:rsidRPr="00F73DA3" w:rsidRDefault="00E6345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3455" w:rsidRPr="00F73DA3" w:rsidRDefault="00E6345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81792" behindDoc="0" locked="0" layoutInCell="0" allowOverlap="1" wp14:anchorId="6D1A1EC8" wp14:editId="1E1BDEF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8" name="Imagem 1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5B" w:rsidRDefault="004E1E5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EB04D6" w:rsidRDefault="004E1E5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QAzsAIAALA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g3sYoZsSVsxbWT2C&#10;gpUEhYEYYeyB0Uj1E6MeRkiG9Y89URQj/lHAK7DzZjLUZGwng4gSrmbYYDSaazPOpX2n2K4B5PGd&#10;CXkDL6VmTsXnLI7vC8aCI3McYXbuPP93XudB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JHFADO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4E1E5B" w:rsidRPr="00EB04D6" w:rsidRDefault="004E1E5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1E5B" w:rsidRPr="00F73DA3" w:rsidRDefault="004E1E5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E1E5B" w:rsidRPr="00F73DA3" w:rsidRDefault="004E1E5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3Vo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+DOOH2EtqyeQsJKg&#10;MBAj9D0wGqm+YzRAD8mw/ralimHUvhfwDWzDmQw1GevJoKKEqxk2GI3m0oyNadsrvmkAefxoQt7C&#10;V6m5U7H9U2MUQMEuoC84MoceZhvP6dp5PX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YWd1a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4E1E5B" w:rsidRPr="00F73DA3" w:rsidRDefault="004E1E5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E1E5B" w:rsidRPr="00F73DA3" w:rsidRDefault="004E1E5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052D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30DA9"/>
    <w:rsid w:val="00487D64"/>
    <w:rsid w:val="00493115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1767C"/>
    <w:rsid w:val="00E3022D"/>
    <w:rsid w:val="00E63455"/>
    <w:rsid w:val="00E86C30"/>
    <w:rsid w:val="00E90C30"/>
    <w:rsid w:val="00EB04D6"/>
    <w:rsid w:val="00ED2065"/>
    <w:rsid w:val="00EE57BE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148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2015-08-18T15:08:00Z</dcterms:created>
  <dcterms:modified xsi:type="dcterms:W3CDTF">2015-08-18T15:08:00Z</dcterms:modified>
</cp:coreProperties>
</file>